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6BA40" w14:textId="77777777" w:rsidR="00D444FD" w:rsidRPr="002268DC" w:rsidRDefault="00D444FD" w:rsidP="00D444FD">
      <w:pPr>
        <w:pStyle w:val="10"/>
        <w:autoSpaceDN w:val="0"/>
        <w:rPr>
          <w:rFonts w:hAnsi="ＭＳ 明朝" w:hint="eastAsia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>別記様式第２号</w:t>
      </w:r>
    </w:p>
    <w:p w14:paraId="1B840DE2" w14:textId="77777777" w:rsidR="00484DFF" w:rsidRPr="002268DC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34154868" w14:textId="77777777" w:rsidR="00484DFF" w:rsidRPr="002268DC" w:rsidRDefault="00F10FAD" w:rsidP="00852FF0">
      <w:pPr>
        <w:autoSpaceDN w:val="0"/>
        <w:spacing w:beforeLines="100" w:before="302"/>
        <w:jc w:val="center"/>
        <w:rPr>
          <w:rFonts w:hAnsi="ＭＳ 明朝" w:hint="eastAsia"/>
          <w:bCs/>
          <w:color w:val="000000"/>
          <w:spacing w:val="20"/>
          <w:kern w:val="22"/>
          <w:sz w:val="24"/>
        </w:rPr>
      </w:pPr>
      <w:r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設計</w:t>
      </w:r>
      <w:r w:rsidR="00966FA4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図</w:t>
      </w:r>
      <w:r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書等</w:t>
      </w:r>
      <w:r w:rsidR="00484DFF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に関する質問</w:t>
      </w:r>
      <w:r w:rsidR="004F55DE" w:rsidRPr="002268DC">
        <w:rPr>
          <w:rFonts w:hAnsi="ＭＳ 明朝" w:hint="eastAsia"/>
          <w:bCs/>
          <w:color w:val="000000"/>
          <w:spacing w:val="20"/>
          <w:kern w:val="22"/>
          <w:sz w:val="24"/>
        </w:rPr>
        <w:t>書</w:t>
      </w:r>
    </w:p>
    <w:p w14:paraId="2F878530" w14:textId="77777777" w:rsidR="00484DFF" w:rsidRPr="002268DC" w:rsidRDefault="00484DFF" w:rsidP="00852FF0">
      <w:pPr>
        <w:pStyle w:val="10"/>
        <w:autoSpaceDN w:val="0"/>
        <w:spacing w:beforeLines="100" w:before="302"/>
        <w:rPr>
          <w:rFonts w:hAnsi="ＭＳ 明朝" w:hint="eastAsia"/>
          <w:color w:val="000000"/>
          <w:kern w:val="22"/>
        </w:rPr>
      </w:pPr>
    </w:p>
    <w:p w14:paraId="7D0D603F" w14:textId="77777777" w:rsidR="00484DFF" w:rsidRPr="002268DC" w:rsidRDefault="003F29FC" w:rsidP="00333968">
      <w:pPr>
        <w:pStyle w:val="10"/>
        <w:wordWrap w:val="0"/>
        <w:autoSpaceDN w:val="0"/>
        <w:jc w:val="right"/>
        <w:rPr>
          <w:rFonts w:hAnsi="ＭＳ 明朝" w:hint="eastAsia"/>
          <w:color w:val="000000"/>
          <w:kern w:val="22"/>
        </w:rPr>
      </w:pPr>
      <w:r w:rsidRPr="002268DC">
        <w:rPr>
          <w:rFonts w:hAnsi="ＭＳ 明朝" w:hint="eastAsia"/>
          <w:color w:val="000000"/>
          <w:kern w:val="0"/>
        </w:rPr>
        <w:t xml:space="preserve">　　</w:t>
      </w:r>
      <w:r w:rsidR="009B5284">
        <w:rPr>
          <w:rFonts w:hAnsi="ＭＳ 明朝" w:hint="eastAsia"/>
          <w:color w:val="000000"/>
          <w:kern w:val="0"/>
        </w:rPr>
        <w:t>令和</w:t>
      </w:r>
      <w:r w:rsidR="00B97FD6">
        <w:rPr>
          <w:rFonts w:hAnsi="ＭＳ 明朝" w:hint="eastAsia"/>
          <w:color w:val="000000"/>
          <w:kern w:val="0"/>
        </w:rPr>
        <w:t>８</w:t>
      </w:r>
      <w:r w:rsidRPr="002268DC">
        <w:rPr>
          <w:rFonts w:hAnsi="ＭＳ 明朝" w:hint="eastAsia"/>
          <w:color w:val="000000"/>
          <w:kern w:val="0"/>
        </w:rPr>
        <w:t>年　　月　　日</w:t>
      </w:r>
      <w:r w:rsidR="00333968" w:rsidRPr="002268DC">
        <w:rPr>
          <w:rFonts w:hAnsi="ＭＳ 明朝" w:hint="eastAsia"/>
          <w:color w:val="000000"/>
          <w:kern w:val="22"/>
        </w:rPr>
        <w:t xml:space="preserve">　</w:t>
      </w:r>
    </w:p>
    <w:p w14:paraId="05323A9D" w14:textId="77777777" w:rsidR="00484DFF" w:rsidRPr="002268DC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72FF57E6" w14:textId="77777777" w:rsidR="00484DFF" w:rsidRPr="002268DC" w:rsidRDefault="00484DFF" w:rsidP="00333968">
      <w:pPr>
        <w:pStyle w:val="10"/>
        <w:autoSpaceDN w:val="0"/>
        <w:ind w:firstLineChars="100" w:firstLine="224"/>
        <w:rPr>
          <w:rFonts w:hAnsi="ＭＳ 明朝" w:hint="eastAsia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 xml:space="preserve">延岡市長　</w:t>
      </w:r>
    </w:p>
    <w:p w14:paraId="48DBFB9B" w14:textId="77777777" w:rsidR="00484DFF" w:rsidRPr="002268DC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3A503643" w14:textId="77777777" w:rsidR="00484DFF" w:rsidRPr="002268DC" w:rsidRDefault="00484DFF">
      <w:pPr>
        <w:pStyle w:val="10"/>
        <w:autoSpaceDN w:val="0"/>
        <w:rPr>
          <w:rFonts w:hAnsi="ＭＳ 明朝" w:hint="eastAsia"/>
          <w:color w:val="000000"/>
          <w:kern w:val="22"/>
        </w:rPr>
      </w:pPr>
    </w:p>
    <w:p w14:paraId="323E70B9" w14:textId="77777777" w:rsidR="00966FA4" w:rsidRPr="002268DC" w:rsidRDefault="00966FA4" w:rsidP="00015DFF">
      <w:pPr>
        <w:autoSpaceDN w:val="0"/>
        <w:ind w:leftChars="1200" w:left="2570"/>
        <w:rPr>
          <w:rFonts w:hAnsi="ＭＳ 明朝" w:hint="eastAsia"/>
          <w:color w:val="000000"/>
          <w:kern w:val="22"/>
          <w:sz w:val="22"/>
        </w:rPr>
      </w:pPr>
    </w:p>
    <w:p w14:paraId="20772E85" w14:textId="77777777" w:rsidR="00015DFF" w:rsidRPr="002268DC" w:rsidRDefault="00015DFF" w:rsidP="00015DFF">
      <w:pPr>
        <w:autoSpaceDN w:val="0"/>
        <w:ind w:leftChars="1200" w:left="2570"/>
        <w:rPr>
          <w:rFonts w:hAnsi="ＭＳ 明朝" w:hint="eastAsia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住　　　　所</w:t>
      </w:r>
    </w:p>
    <w:p w14:paraId="17405878" w14:textId="77777777" w:rsidR="00015DFF" w:rsidRPr="002268DC" w:rsidRDefault="00015DFF" w:rsidP="00015DFF">
      <w:pPr>
        <w:autoSpaceDN w:val="0"/>
        <w:ind w:leftChars="1200" w:left="2570"/>
        <w:rPr>
          <w:rFonts w:hAnsi="ＭＳ 明朝" w:hint="eastAsia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商号又は名称</w:t>
      </w:r>
    </w:p>
    <w:p w14:paraId="1A8EB742" w14:textId="77777777" w:rsidR="00015DFF" w:rsidRPr="002268DC" w:rsidRDefault="00015DFF" w:rsidP="00015DFF">
      <w:pPr>
        <w:autoSpaceDN w:val="0"/>
        <w:ind w:leftChars="1200" w:left="2570"/>
        <w:rPr>
          <w:rFonts w:hAnsi="ＭＳ 明朝" w:hint="eastAsia"/>
          <w:color w:val="000000"/>
        </w:rPr>
      </w:pPr>
      <w:r w:rsidRPr="002268DC">
        <w:rPr>
          <w:rFonts w:hAnsi="ＭＳ 明朝" w:hint="eastAsia"/>
          <w:color w:val="000000"/>
        </w:rPr>
        <w:t xml:space="preserve">　　　</w:t>
      </w:r>
      <w:r w:rsidRPr="002268DC">
        <w:rPr>
          <w:rFonts w:hAnsi="ＭＳ 明朝" w:hint="eastAsia"/>
          <w:color w:val="000000"/>
          <w:spacing w:val="29"/>
          <w:kern w:val="0"/>
          <w:fitText w:val="1284" w:id="-320641280"/>
        </w:rPr>
        <w:t>代表者</w:t>
      </w:r>
      <w:r w:rsidR="00B82D03" w:rsidRPr="002268DC">
        <w:rPr>
          <w:rFonts w:hAnsi="ＭＳ 明朝" w:hint="eastAsia"/>
          <w:color w:val="000000"/>
          <w:spacing w:val="29"/>
          <w:kern w:val="0"/>
          <w:fitText w:val="1284" w:id="-320641280"/>
        </w:rPr>
        <w:t>氏</w:t>
      </w:r>
      <w:r w:rsidR="00B82D03" w:rsidRPr="002268DC">
        <w:rPr>
          <w:rFonts w:hAnsi="ＭＳ 明朝" w:hint="eastAsia"/>
          <w:color w:val="000000"/>
          <w:spacing w:val="1"/>
          <w:kern w:val="0"/>
          <w:fitText w:val="1284" w:id="-320641280"/>
        </w:rPr>
        <w:t>名</w:t>
      </w:r>
      <w:r w:rsidR="00656F88" w:rsidRPr="002268DC">
        <w:rPr>
          <w:rFonts w:hAnsi="ＭＳ 明朝" w:hint="eastAsia"/>
          <w:color w:val="000000"/>
        </w:rPr>
        <w:t xml:space="preserve">　　　　　　　　　　　　　　　　　　　</w:t>
      </w:r>
    </w:p>
    <w:p w14:paraId="70191346" w14:textId="77777777" w:rsidR="00015DFF" w:rsidRPr="002268DC" w:rsidRDefault="00015DFF" w:rsidP="0000621D">
      <w:pPr>
        <w:autoSpaceDN w:val="0"/>
        <w:spacing w:line="360" w:lineRule="auto"/>
        <w:ind w:leftChars="1176" w:left="2519" w:firstLineChars="150" w:firstLine="336"/>
        <w:rPr>
          <w:rFonts w:hAnsi="ＭＳ 明朝" w:hint="eastAsia"/>
          <w:color w:val="000000"/>
          <w:kern w:val="22"/>
          <w:sz w:val="22"/>
        </w:rPr>
      </w:pPr>
    </w:p>
    <w:p w14:paraId="0D055C65" w14:textId="77777777" w:rsidR="00484DFF" w:rsidRPr="002268DC" w:rsidRDefault="00484DFF">
      <w:pPr>
        <w:autoSpaceDN w:val="0"/>
        <w:spacing w:line="360" w:lineRule="auto"/>
        <w:rPr>
          <w:rFonts w:hAnsi="ＭＳ 明朝" w:hint="eastAsia"/>
          <w:color w:val="000000"/>
          <w:kern w:val="22"/>
          <w:sz w:val="22"/>
        </w:rPr>
      </w:pPr>
      <w:r w:rsidRPr="002268DC">
        <w:rPr>
          <w:rFonts w:hAnsi="ＭＳ 明朝" w:hint="eastAsia"/>
          <w:color w:val="000000"/>
          <w:kern w:val="22"/>
          <w:sz w:val="22"/>
        </w:rPr>
        <w:t xml:space="preserve">　　　　　　　　　　　　　　　</w:t>
      </w:r>
    </w:p>
    <w:p w14:paraId="21B63AD4" w14:textId="77777777" w:rsidR="00484DFF" w:rsidRPr="002268DC" w:rsidRDefault="00484DFF" w:rsidP="00015DFF">
      <w:pPr>
        <w:pStyle w:val="10"/>
        <w:autoSpaceDN w:val="0"/>
        <w:spacing w:line="360" w:lineRule="auto"/>
        <w:rPr>
          <w:rFonts w:hAnsi="ＭＳ 明朝" w:hint="eastAsia"/>
          <w:color w:val="000000"/>
          <w:kern w:val="22"/>
        </w:rPr>
      </w:pPr>
      <w:r w:rsidRPr="002268DC">
        <w:rPr>
          <w:rFonts w:hAnsi="ＭＳ 明朝" w:hint="eastAsia"/>
          <w:color w:val="000000"/>
          <w:kern w:val="22"/>
        </w:rPr>
        <w:t xml:space="preserve">　　　　</w:t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22"/>
        </w:rPr>
        <w:tab/>
      </w:r>
      <w:r w:rsidR="0000621D" w:rsidRPr="002268DC">
        <w:rPr>
          <w:rFonts w:hAnsi="ＭＳ 明朝" w:hint="eastAsia"/>
          <w:color w:val="000000"/>
          <w:kern w:val="0"/>
        </w:rPr>
        <w:t xml:space="preserve">        　　　　            　　</w:t>
      </w:r>
      <w:r w:rsidR="002C47FB" w:rsidRPr="002268DC">
        <w:rPr>
          <w:rFonts w:hAnsi="ＭＳ 明朝" w:hint="eastAsia"/>
          <w:color w:val="000000"/>
          <w:kern w:val="22"/>
        </w:rPr>
        <w:t xml:space="preserve"> </w:t>
      </w:r>
    </w:p>
    <w:p w14:paraId="66FB89F7" w14:textId="77777777" w:rsidR="00484DFF" w:rsidRPr="002268DC" w:rsidRDefault="00484DFF" w:rsidP="00484DFF">
      <w:pPr>
        <w:autoSpaceDN w:val="0"/>
        <w:rPr>
          <w:rFonts w:hAnsi="ＭＳ 明朝" w:hint="eastAsia"/>
          <w:color w:val="000000"/>
          <w:kern w:val="22"/>
          <w:sz w:val="22"/>
        </w:rPr>
      </w:pPr>
    </w:p>
    <w:p w14:paraId="5AE8B659" w14:textId="77777777" w:rsidR="00484DFF" w:rsidRPr="002268DC" w:rsidRDefault="00484DFF">
      <w:pPr>
        <w:pStyle w:val="10"/>
        <w:autoSpaceDN w:val="0"/>
        <w:rPr>
          <w:rFonts w:hAnsi="ＭＳ 明朝" w:hint="eastAsia"/>
          <w:color w:val="000000"/>
          <w:szCs w:val="22"/>
        </w:rPr>
      </w:pPr>
      <w:r w:rsidRPr="002268DC">
        <w:rPr>
          <w:rFonts w:hAnsi="ＭＳ 明朝" w:hint="eastAsia"/>
          <w:color w:val="000000"/>
          <w:kern w:val="22"/>
        </w:rPr>
        <w:t xml:space="preserve">　</w:t>
      </w:r>
      <w:r w:rsidR="00CB0556" w:rsidRPr="002268DC">
        <w:rPr>
          <w:rFonts w:hAnsi="ＭＳ 明朝" w:hint="eastAsia"/>
          <w:color w:val="000000"/>
          <w:kern w:val="22"/>
        </w:rPr>
        <w:t>簡易型</w:t>
      </w:r>
      <w:r w:rsidRPr="002268DC">
        <w:rPr>
          <w:rFonts w:hAnsi="ＭＳ 明朝" w:hint="eastAsia"/>
          <w:color w:val="000000"/>
          <w:szCs w:val="22"/>
        </w:rPr>
        <w:t>条件付一般競争入札に関する</w:t>
      </w:r>
      <w:r w:rsidR="00F10FAD" w:rsidRPr="002268DC">
        <w:rPr>
          <w:rFonts w:hAnsi="ＭＳ 明朝" w:hint="eastAsia"/>
          <w:color w:val="000000"/>
          <w:szCs w:val="22"/>
        </w:rPr>
        <w:t>設計</w:t>
      </w:r>
      <w:r w:rsidR="00706956" w:rsidRPr="002268DC">
        <w:rPr>
          <w:rFonts w:hAnsi="ＭＳ 明朝" w:hint="eastAsia"/>
          <w:color w:val="000000"/>
          <w:szCs w:val="22"/>
        </w:rPr>
        <w:t>図</w:t>
      </w:r>
      <w:r w:rsidR="00F10FAD" w:rsidRPr="002268DC">
        <w:rPr>
          <w:rFonts w:hAnsi="ＭＳ 明朝" w:hint="eastAsia"/>
          <w:color w:val="000000"/>
          <w:szCs w:val="22"/>
        </w:rPr>
        <w:t>書</w:t>
      </w:r>
      <w:r w:rsidRPr="002268DC">
        <w:rPr>
          <w:rFonts w:hAnsi="ＭＳ 明朝" w:hint="eastAsia"/>
          <w:color w:val="000000"/>
          <w:szCs w:val="22"/>
        </w:rPr>
        <w:t>について、別紙のとおり質問書を提出します。</w:t>
      </w:r>
    </w:p>
    <w:p w14:paraId="2CA86A92" w14:textId="77777777" w:rsidR="00484DFF" w:rsidRPr="006018DA" w:rsidRDefault="00484DFF">
      <w:pPr>
        <w:pStyle w:val="10"/>
        <w:autoSpaceDN w:val="0"/>
        <w:rPr>
          <w:rFonts w:hAnsi="ＭＳ 明朝" w:hint="eastAsia"/>
          <w:color w:val="000000"/>
          <w:szCs w:val="22"/>
        </w:rPr>
      </w:pPr>
    </w:p>
    <w:p w14:paraId="540D2EA4" w14:textId="77777777" w:rsidR="00AB7AD6" w:rsidRPr="006018DA" w:rsidRDefault="00AB7AD6">
      <w:pPr>
        <w:pStyle w:val="10"/>
        <w:autoSpaceDN w:val="0"/>
        <w:rPr>
          <w:rFonts w:hAnsi="ＭＳ 明朝" w:hint="eastAsia"/>
          <w:color w:val="000000"/>
          <w:szCs w:val="22"/>
        </w:rPr>
      </w:pPr>
    </w:p>
    <w:p w14:paraId="18C32DFC" w14:textId="77777777" w:rsidR="00920BFE" w:rsidRPr="006018DA" w:rsidRDefault="00313E13" w:rsidP="00920BFE">
      <w:pPr>
        <w:autoSpaceDN w:val="0"/>
        <w:spacing w:line="290" w:lineRule="exact"/>
        <w:ind w:firstLineChars="400" w:firstLine="897"/>
        <w:rPr>
          <w:rFonts w:hAnsi="ＭＳ 明朝"/>
          <w:color w:val="000000"/>
          <w:sz w:val="22"/>
          <w:szCs w:val="22"/>
        </w:rPr>
      </w:pPr>
      <w:r w:rsidRPr="006018DA">
        <w:rPr>
          <w:rFonts w:hAnsi="ＭＳ 明朝" w:hint="eastAsia"/>
          <w:color w:val="000000"/>
          <w:sz w:val="22"/>
          <w:szCs w:val="22"/>
        </w:rPr>
        <w:t xml:space="preserve">公告日　</w:t>
      </w:r>
      <w:r w:rsidR="005C63D8" w:rsidRPr="006018DA">
        <w:rPr>
          <w:rFonts w:hAnsi="ＭＳ 明朝" w:hint="eastAsia"/>
          <w:color w:val="000000"/>
          <w:sz w:val="22"/>
          <w:szCs w:val="22"/>
        </w:rPr>
        <w:t xml:space="preserve">　</w:t>
      </w:r>
      <w:r w:rsidR="00D85769" w:rsidRPr="006018DA">
        <w:rPr>
          <w:rFonts w:hAnsi="ＭＳ 明朝" w:hint="eastAsia"/>
          <w:color w:val="000000"/>
          <w:sz w:val="22"/>
          <w:szCs w:val="22"/>
        </w:rPr>
        <w:t>令和</w:t>
      </w:r>
      <w:r w:rsidR="00B97FD6">
        <w:rPr>
          <w:rFonts w:hAnsi="ＭＳ 明朝" w:hint="eastAsia"/>
          <w:color w:val="000000"/>
          <w:sz w:val="22"/>
          <w:szCs w:val="22"/>
        </w:rPr>
        <w:t>８</w:t>
      </w:r>
      <w:r w:rsidR="00920BFE" w:rsidRPr="006018DA">
        <w:rPr>
          <w:rFonts w:hAnsi="ＭＳ 明朝" w:hint="eastAsia"/>
          <w:color w:val="000000"/>
          <w:sz w:val="22"/>
          <w:szCs w:val="22"/>
        </w:rPr>
        <w:t>年</w:t>
      </w:r>
      <w:r w:rsidR="00187801">
        <w:rPr>
          <w:rFonts w:hAnsi="ＭＳ 明朝" w:hint="eastAsia"/>
          <w:color w:val="000000"/>
          <w:sz w:val="22"/>
          <w:szCs w:val="22"/>
        </w:rPr>
        <w:t>７</w:t>
      </w:r>
      <w:r w:rsidR="00920BFE" w:rsidRPr="006018DA">
        <w:rPr>
          <w:rFonts w:hAnsi="ＭＳ 明朝" w:hint="eastAsia"/>
          <w:color w:val="000000"/>
          <w:sz w:val="22"/>
          <w:szCs w:val="22"/>
        </w:rPr>
        <w:t>月</w:t>
      </w:r>
      <w:r w:rsidR="00907946">
        <w:rPr>
          <w:rFonts w:hAnsi="ＭＳ 明朝" w:hint="eastAsia"/>
          <w:color w:val="000000"/>
          <w:sz w:val="22"/>
          <w:szCs w:val="22"/>
        </w:rPr>
        <w:t>1</w:t>
      </w:r>
      <w:r w:rsidR="00187801">
        <w:rPr>
          <w:rFonts w:hAnsi="ＭＳ 明朝" w:hint="eastAsia"/>
          <w:color w:val="000000"/>
          <w:sz w:val="22"/>
          <w:szCs w:val="22"/>
        </w:rPr>
        <w:t>5</w:t>
      </w:r>
      <w:r w:rsidR="00920BFE" w:rsidRPr="006018DA">
        <w:rPr>
          <w:rFonts w:hAnsi="ＭＳ 明朝" w:hint="eastAsia"/>
          <w:color w:val="000000"/>
          <w:sz w:val="22"/>
          <w:szCs w:val="22"/>
        </w:rPr>
        <w:t>日</w:t>
      </w:r>
    </w:p>
    <w:p w14:paraId="12C7DF50" w14:textId="77777777" w:rsidR="00DC24BD" w:rsidRPr="006018DA" w:rsidRDefault="00DC24BD" w:rsidP="00576F8B">
      <w:pPr>
        <w:autoSpaceDN w:val="0"/>
        <w:ind w:firstLineChars="398" w:firstLine="892"/>
        <w:rPr>
          <w:rFonts w:hAnsi="ＭＳ 明朝" w:hint="eastAsia"/>
          <w:color w:val="000000"/>
          <w:sz w:val="22"/>
          <w:szCs w:val="22"/>
        </w:rPr>
      </w:pPr>
    </w:p>
    <w:p w14:paraId="18CEAD79" w14:textId="77777777" w:rsidR="00313E13" w:rsidRPr="00B81666" w:rsidRDefault="00A441A0" w:rsidP="00B81666">
      <w:pPr>
        <w:ind w:firstLineChars="400" w:firstLine="897"/>
        <w:rPr>
          <w:rFonts w:hAnsi="ＭＳ 明朝" w:hint="eastAsia"/>
          <w:color w:val="000000"/>
          <w:sz w:val="22"/>
          <w:szCs w:val="22"/>
        </w:rPr>
      </w:pPr>
      <w:r w:rsidRPr="006018DA">
        <w:rPr>
          <w:rFonts w:hAnsi="ＭＳ 明朝" w:hint="eastAsia"/>
          <w:color w:val="000000"/>
          <w:sz w:val="22"/>
          <w:szCs w:val="22"/>
        </w:rPr>
        <w:t>工事</w:t>
      </w:r>
      <w:r w:rsidR="00313E13" w:rsidRPr="006018DA">
        <w:rPr>
          <w:rFonts w:hAnsi="ＭＳ 明朝" w:hint="eastAsia"/>
          <w:color w:val="000000"/>
          <w:sz w:val="22"/>
          <w:szCs w:val="22"/>
        </w:rPr>
        <w:t xml:space="preserve">名　</w:t>
      </w:r>
      <w:r w:rsidR="00483A94" w:rsidRPr="006018DA">
        <w:rPr>
          <w:rFonts w:hAnsi="ＭＳ 明朝" w:hint="eastAsia"/>
          <w:color w:val="000000"/>
          <w:sz w:val="22"/>
          <w:szCs w:val="22"/>
        </w:rPr>
        <w:t xml:space="preserve">　</w:t>
      </w:r>
      <w:r w:rsidR="00187801" w:rsidRPr="00187801">
        <w:rPr>
          <w:rFonts w:hAnsi="ＭＳ 明朝" w:hint="eastAsia"/>
          <w:color w:val="000000"/>
          <w:sz w:val="22"/>
          <w:szCs w:val="22"/>
        </w:rPr>
        <w:t>中学校空調設備整備事業　南中学校空調設備工事</w:t>
      </w:r>
    </w:p>
    <w:p w14:paraId="4BE1B148" w14:textId="77777777" w:rsidR="00346340" w:rsidRPr="006018DA" w:rsidRDefault="00346340" w:rsidP="00346340">
      <w:pPr>
        <w:pStyle w:val="10"/>
        <w:autoSpaceDN w:val="0"/>
        <w:rPr>
          <w:rFonts w:hAnsi="ＭＳ 明朝" w:hint="eastAsia"/>
          <w:color w:val="000000"/>
          <w:szCs w:val="22"/>
        </w:rPr>
      </w:pPr>
    </w:p>
    <w:p w14:paraId="2C5AE515" w14:textId="77777777" w:rsidR="00AB7AD6" w:rsidRPr="006018DA" w:rsidRDefault="00AB7AD6" w:rsidP="00782836">
      <w:pPr>
        <w:pStyle w:val="10"/>
        <w:autoSpaceDN w:val="0"/>
        <w:rPr>
          <w:rFonts w:hAnsi="ＭＳ 明朝" w:hint="eastAsia"/>
          <w:color w:val="000000"/>
          <w:szCs w:val="22"/>
        </w:rPr>
      </w:pPr>
    </w:p>
    <w:p w14:paraId="36132CDF" w14:textId="77777777" w:rsidR="00782836" w:rsidRPr="006018DA" w:rsidRDefault="00782836" w:rsidP="00782836">
      <w:pPr>
        <w:pStyle w:val="10"/>
        <w:autoSpaceDN w:val="0"/>
        <w:rPr>
          <w:rFonts w:hAnsi="ＭＳ 明朝" w:hint="eastAsia"/>
          <w:color w:val="000000"/>
          <w:szCs w:val="22"/>
        </w:rPr>
      </w:pPr>
    </w:p>
    <w:p w14:paraId="18AD437A" w14:textId="77777777" w:rsidR="00AB7AD6" w:rsidRPr="006018DA" w:rsidRDefault="00AB7AD6">
      <w:pPr>
        <w:pStyle w:val="10"/>
        <w:autoSpaceDN w:val="0"/>
        <w:rPr>
          <w:rFonts w:hAnsi="ＭＳ 明朝" w:hint="eastAsia"/>
          <w:color w:val="000000"/>
          <w:szCs w:val="22"/>
        </w:rPr>
      </w:pPr>
    </w:p>
    <w:p w14:paraId="4A025857" w14:textId="77777777" w:rsidR="00146DE7" w:rsidRPr="006018DA" w:rsidRDefault="00146DE7">
      <w:pPr>
        <w:pStyle w:val="10"/>
        <w:autoSpaceDN w:val="0"/>
        <w:rPr>
          <w:rFonts w:hAnsi="ＭＳ 明朝" w:hint="eastAsia"/>
          <w:color w:val="000000"/>
          <w:szCs w:val="22"/>
        </w:rPr>
      </w:pPr>
    </w:p>
    <w:p w14:paraId="5703E436" w14:textId="77777777" w:rsidR="008456E7" w:rsidRPr="002268DC" w:rsidRDefault="00484DFF" w:rsidP="00656F88">
      <w:pPr>
        <w:pStyle w:val="10"/>
        <w:autoSpaceDN w:val="0"/>
        <w:ind w:left="448" w:hangingChars="200" w:hanging="448"/>
        <w:rPr>
          <w:rFonts w:hAnsi="ＭＳ 明朝" w:hint="eastAsia"/>
          <w:color w:val="000000"/>
        </w:rPr>
      </w:pPr>
      <w:r w:rsidRPr="002268DC">
        <w:rPr>
          <w:rFonts w:hAnsi="ＭＳ 明朝" w:hint="eastAsia"/>
          <w:color w:val="000000"/>
          <w:szCs w:val="22"/>
        </w:rPr>
        <w:t>（注）</w:t>
      </w:r>
      <w:r w:rsidR="005E3453" w:rsidRPr="002268DC">
        <w:rPr>
          <w:rFonts w:hAnsi="ＭＳ 明朝" w:hint="eastAsia"/>
          <w:color w:val="000000"/>
        </w:rPr>
        <w:t>E-mailを送信する場合には、件名欄に「</w:t>
      </w:r>
      <w:r w:rsidR="00F10FAD" w:rsidRPr="002268DC">
        <w:rPr>
          <w:rFonts w:hAnsi="ＭＳ 明朝" w:hint="eastAsia"/>
          <w:color w:val="000000"/>
        </w:rPr>
        <w:t>設計</w:t>
      </w:r>
      <w:r w:rsidR="00706956" w:rsidRPr="002268DC">
        <w:rPr>
          <w:rFonts w:hAnsi="ＭＳ 明朝" w:hint="eastAsia"/>
          <w:color w:val="000000"/>
        </w:rPr>
        <w:t>図</w:t>
      </w:r>
      <w:r w:rsidR="00F10FAD" w:rsidRPr="002268DC">
        <w:rPr>
          <w:rFonts w:hAnsi="ＭＳ 明朝" w:hint="eastAsia"/>
          <w:color w:val="000000"/>
        </w:rPr>
        <w:t>書等</w:t>
      </w:r>
      <w:r w:rsidR="005E3453" w:rsidRPr="002268DC">
        <w:rPr>
          <w:rFonts w:hAnsi="ＭＳ 明朝" w:hint="eastAsia"/>
          <w:color w:val="000000"/>
        </w:rPr>
        <w:t>に関する質問</w:t>
      </w:r>
      <w:r w:rsidR="00115696" w:rsidRPr="002268DC">
        <w:rPr>
          <w:rFonts w:hAnsi="ＭＳ 明朝" w:hint="eastAsia"/>
          <w:color w:val="000000"/>
        </w:rPr>
        <w:t>【</w:t>
      </w:r>
      <w:r w:rsidR="00187801">
        <w:rPr>
          <w:rFonts w:hAnsi="ＭＳ 明朝" w:hint="eastAsia"/>
          <w:color w:val="000000"/>
        </w:rPr>
        <w:t>南中空調</w:t>
      </w:r>
      <w:r w:rsidR="00115696" w:rsidRPr="002268DC">
        <w:rPr>
          <w:rFonts w:hAnsi="ＭＳ 明朝" w:hint="eastAsia"/>
          <w:color w:val="000000"/>
        </w:rPr>
        <w:t>】</w:t>
      </w:r>
      <w:r w:rsidR="00544533" w:rsidRPr="002268DC">
        <w:rPr>
          <w:rFonts w:hAnsi="ＭＳ 明朝" w:hint="eastAsia"/>
          <w:color w:val="000000"/>
        </w:rPr>
        <w:t>」</w:t>
      </w:r>
      <w:r w:rsidR="005E3453" w:rsidRPr="002268DC">
        <w:rPr>
          <w:rFonts w:hAnsi="ＭＳ 明朝" w:hint="eastAsia"/>
          <w:color w:val="000000"/>
        </w:rPr>
        <w:t>と記入してください。</w:t>
      </w:r>
    </w:p>
    <w:p w14:paraId="4B56C6F4" w14:textId="77777777" w:rsidR="00A60FAB" w:rsidRPr="002268DC" w:rsidRDefault="00484DFF" w:rsidP="00A60FAB">
      <w:pPr>
        <w:pStyle w:val="10"/>
        <w:autoSpaceDN w:val="0"/>
        <w:ind w:firstLineChars="300" w:firstLine="673"/>
        <w:rPr>
          <w:rFonts w:hAnsi="ＭＳ 明朝" w:hint="eastAsia"/>
          <w:color w:val="000000"/>
        </w:rPr>
      </w:pPr>
      <w:r w:rsidRPr="002268DC">
        <w:rPr>
          <w:rFonts w:hAnsi="ＭＳ 明朝" w:hint="eastAsia"/>
          <w:color w:val="000000"/>
        </w:rPr>
        <w:t>E-mail</w:t>
      </w:r>
      <w:r w:rsidR="0000621D" w:rsidRPr="002268DC">
        <w:rPr>
          <w:rFonts w:hAnsi="ＭＳ 明朝" w:hint="eastAsia"/>
          <w:color w:val="000000"/>
        </w:rPr>
        <w:t>アドレス</w:t>
      </w:r>
      <w:r w:rsidR="00A46C92" w:rsidRPr="002268DC">
        <w:rPr>
          <w:rFonts w:hAnsi="ＭＳ 明朝" w:hint="eastAsia"/>
          <w:color w:val="000000"/>
        </w:rPr>
        <w:t>：</w:t>
      </w:r>
      <w:r w:rsidR="005344C5" w:rsidRPr="002268DC">
        <w:rPr>
          <w:rFonts w:hAnsi="ＭＳ 明朝" w:hint="eastAsia"/>
          <w:color w:val="000000"/>
        </w:rPr>
        <w:t>kanri@city.nobeoka.miyazaki.jp（</w:t>
      </w:r>
      <w:r w:rsidRPr="002268DC">
        <w:rPr>
          <w:rFonts w:hAnsi="ＭＳ 明朝" w:hint="eastAsia"/>
          <w:color w:val="000000"/>
          <w:lang w:eastAsia="zh-TW"/>
        </w:rPr>
        <w:t>延岡市</w:t>
      </w:r>
      <w:r w:rsidR="00507C82">
        <w:rPr>
          <w:rFonts w:hAnsi="ＭＳ 明朝" w:hint="eastAsia"/>
          <w:color w:val="000000"/>
          <w:lang w:eastAsia="zh-TW"/>
        </w:rPr>
        <w:t>総合政策部</w:t>
      </w:r>
      <w:r w:rsidRPr="002268DC">
        <w:rPr>
          <w:rFonts w:hAnsi="ＭＳ 明朝" w:hint="eastAsia"/>
          <w:color w:val="000000"/>
          <w:lang w:eastAsia="zh-TW"/>
        </w:rPr>
        <w:t>契約管理課</w:t>
      </w:r>
      <w:r w:rsidRPr="002268DC">
        <w:rPr>
          <w:rFonts w:hAnsi="ＭＳ 明朝" w:hint="eastAsia"/>
          <w:color w:val="000000"/>
        </w:rPr>
        <w:t>）</w:t>
      </w:r>
    </w:p>
    <w:p w14:paraId="5B1B6897" w14:textId="77777777" w:rsidR="00484DFF" w:rsidRPr="001E0FBB" w:rsidRDefault="00484DFF">
      <w:pPr>
        <w:pStyle w:val="10"/>
        <w:autoSpaceDN w:val="0"/>
        <w:rPr>
          <w:rFonts w:hAnsi="ＭＳ 明朝" w:hint="eastAsia"/>
          <w:kern w:val="22"/>
        </w:rPr>
      </w:pPr>
      <w:r w:rsidRPr="002268DC">
        <w:rPr>
          <w:rFonts w:hAnsi="ＭＳ 明朝"/>
          <w:color w:val="000000"/>
          <w:kern w:val="22"/>
        </w:rPr>
        <w:br w:type="page"/>
      </w:r>
      <w:r w:rsidRPr="001E0FBB">
        <w:rPr>
          <w:rFonts w:hAnsi="ＭＳ 明朝" w:hint="eastAsia"/>
          <w:kern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</w:rPr>
        <w:t>）</w:t>
      </w:r>
    </w:p>
    <w:p w14:paraId="45883C8D" w14:textId="77777777" w:rsidR="00484DFF" w:rsidRPr="001E0FBB" w:rsidRDefault="0060559F">
      <w:pPr>
        <w:pStyle w:val="10"/>
        <w:autoSpaceDN w:val="0"/>
        <w:jc w:val="center"/>
        <w:rPr>
          <w:rFonts w:hAnsi="ＭＳ 明朝" w:hint="eastAsia"/>
          <w:spacing w:val="20"/>
          <w:kern w:val="22"/>
          <w:sz w:val="24"/>
        </w:rPr>
      </w:pPr>
      <w:r w:rsidRPr="001E0FBB">
        <w:rPr>
          <w:rFonts w:hAnsi="ＭＳ 明朝" w:hint="eastAsia"/>
          <w:spacing w:val="20"/>
          <w:kern w:val="0"/>
          <w:sz w:val="24"/>
        </w:rPr>
        <w:t>設計</w:t>
      </w:r>
      <w:r w:rsidR="00A7526F">
        <w:rPr>
          <w:rFonts w:hAnsi="ＭＳ 明朝" w:hint="eastAsia"/>
          <w:spacing w:val="20"/>
          <w:kern w:val="0"/>
          <w:sz w:val="24"/>
        </w:rPr>
        <w:t>図</w:t>
      </w:r>
      <w:r w:rsidRPr="001E0FBB">
        <w:rPr>
          <w:rFonts w:hAnsi="ＭＳ 明朝" w:hint="eastAsia"/>
          <w:spacing w:val="20"/>
          <w:kern w:val="0"/>
          <w:sz w:val="24"/>
        </w:rPr>
        <w:t>書等</w:t>
      </w:r>
      <w:r w:rsidR="00484DFF" w:rsidRPr="001E0FBB">
        <w:rPr>
          <w:rFonts w:hAnsi="ＭＳ 明朝" w:hint="eastAsia"/>
          <w:spacing w:val="20"/>
          <w:kern w:val="0"/>
          <w:sz w:val="24"/>
        </w:rPr>
        <w:t>に関する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1687C2F2" w14:textId="77777777" w:rsidR="00484DFF" w:rsidRPr="001E0FBB" w:rsidRDefault="00484DFF">
      <w:pPr>
        <w:pStyle w:val="10"/>
        <w:autoSpaceDN w:val="0"/>
        <w:rPr>
          <w:rFonts w:hAnsi="ＭＳ 明朝" w:hint="eastAsia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484DFF" w:rsidRPr="001E0FBB" w14:paraId="29643CE7" w14:textId="77777777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14E6998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6835E873" w14:textId="77777777" w:rsidR="00517275" w:rsidRPr="001E0FBB" w:rsidRDefault="00484DFF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772363E8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23BCBD35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1AB372E6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714B9075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7AF1CD77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 xml:space="preserve">回　</w:t>
            </w:r>
            <w:r w:rsidR="00517275" w:rsidRPr="001E0FBB">
              <w:rPr>
                <w:rFonts w:hAnsi="ＭＳ 明朝" w:hint="eastAsia"/>
                <w:kern w:val="22"/>
              </w:rPr>
              <w:t xml:space="preserve">　　</w:t>
            </w:r>
            <w:r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109F8DAA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5812856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6F52A7B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66B9636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86E742E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06BC508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31727FDA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A20FB9" w:rsidRPr="001E0FBB" w14:paraId="3BD5F84A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40A6077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D23876E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70F4467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FBFFB29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132244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40168AC2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517275" w:rsidRPr="001E0FBB" w14:paraId="45026210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AA2F11F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08FB9D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BA9AF93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7C13F7F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BAD9B3E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E296486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A20FB9" w:rsidRPr="001E0FBB" w14:paraId="35EE0E18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778E38C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3BE1C45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F4F558F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1924EA0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DF3DBE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3509843" w14:textId="77777777" w:rsidR="00A20FB9" w:rsidRPr="001E0FBB" w:rsidRDefault="00A20FB9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517275" w:rsidRPr="001E0FBB" w14:paraId="16A7B1A4" w14:textId="77777777">
        <w:tblPrEx>
          <w:tblCellMar>
            <w:top w:w="0" w:type="dxa"/>
            <w:bottom w:w="0" w:type="dxa"/>
          </w:tblCellMar>
        </w:tblPrEx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89F7AB3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932DF8B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FB6D260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3B1A8E3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1A8B12E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4FA20BB3" w14:textId="77777777" w:rsidR="00517275" w:rsidRPr="001E0FBB" w:rsidRDefault="00517275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</w:tbl>
    <w:p w14:paraId="3A568B5D" w14:textId="77777777" w:rsidR="00484DFF" w:rsidRPr="001E0FBB" w:rsidRDefault="00484DFF" w:rsidP="00D7631C">
      <w:pPr>
        <w:pStyle w:val="10"/>
        <w:autoSpaceDN w:val="0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252D3DC3" w14:textId="77777777" w:rsidR="00D7631C" w:rsidRPr="001E0FBB" w:rsidRDefault="00484DFF" w:rsidP="00D7631C">
      <w:pPr>
        <w:pStyle w:val="10"/>
        <w:autoSpaceDN w:val="0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53A7268C" w14:textId="77777777" w:rsidR="00484DFF" w:rsidRPr="001E0FBB" w:rsidRDefault="00F9527F" w:rsidP="00F9527F">
      <w:pPr>
        <w:pStyle w:val="10"/>
        <w:autoSpaceDN w:val="0"/>
        <w:ind w:left="408" w:hangingChars="200" w:hanging="408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</w:t>
      </w:r>
      <w:r w:rsidR="00484DFF" w:rsidRPr="001E0FBB">
        <w:rPr>
          <w:rFonts w:hAnsi="ＭＳ 明朝" w:hint="eastAsia"/>
          <w:kern w:val="22"/>
          <w:sz w:val="20"/>
          <w:szCs w:val="20"/>
        </w:rPr>
        <w:t>仕様</w:t>
      </w:r>
      <w:r w:rsidRPr="001E0FBB">
        <w:rPr>
          <w:rFonts w:hAnsi="ＭＳ 明朝" w:hint="eastAsia"/>
          <w:kern w:val="22"/>
          <w:sz w:val="20"/>
          <w:szCs w:val="20"/>
        </w:rPr>
        <w:t>書</w:t>
      </w:r>
      <w:r w:rsidR="00484DFF" w:rsidRPr="001E0FBB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4E7EB85A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6E733952" w14:textId="77777777" w:rsidR="00484DFF" w:rsidRPr="001E0FBB" w:rsidRDefault="00966FA4" w:rsidP="00F9527F">
      <w:pPr>
        <w:pStyle w:val="10"/>
        <w:autoSpaceDN w:val="0"/>
        <w:ind w:firstLineChars="100" w:firstLine="204"/>
        <w:rPr>
          <w:rFonts w:hAnsi="ＭＳ 明朝" w:hint="eastAsia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項目の欄には、質問に関する資料の項目（例．１－１</w:t>
      </w:r>
      <w:r w:rsidR="00484DFF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556AFCD1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 w:hint="eastAsia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0471CBD9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1CA60938" w14:textId="77777777" w:rsidR="00484DFF" w:rsidRPr="001E0FBB" w:rsidRDefault="00484DFF">
      <w:pPr>
        <w:pStyle w:val="10"/>
        <w:autoSpaceDN w:val="0"/>
        <w:rPr>
          <w:rFonts w:hAnsi="ＭＳ 明朝" w:hint="eastAsia"/>
          <w:bCs/>
          <w:kern w:val="22"/>
          <w:szCs w:val="22"/>
        </w:rPr>
      </w:pPr>
      <w:r w:rsidRPr="001E0FBB">
        <w:rPr>
          <w:rFonts w:hAnsi="ＭＳ 明朝"/>
          <w:kern w:val="22"/>
          <w:sz w:val="21"/>
          <w:szCs w:val="21"/>
        </w:rPr>
        <w:br w:type="page"/>
      </w:r>
      <w:r w:rsidRPr="001E0FBB">
        <w:rPr>
          <w:rFonts w:hAnsi="ＭＳ 明朝" w:hint="eastAsia"/>
          <w:kern w:val="22"/>
          <w:szCs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  <w:szCs w:val="22"/>
        </w:rPr>
        <w:t xml:space="preserve">）その２　</w:t>
      </w:r>
      <w:r w:rsidR="0060559F" w:rsidRPr="001E0FBB">
        <w:rPr>
          <w:rFonts w:hAnsi="ＭＳ 明朝" w:hint="eastAsia"/>
          <w:kern w:val="22"/>
          <w:szCs w:val="22"/>
        </w:rPr>
        <w:t>設計</w:t>
      </w:r>
      <w:r w:rsidR="00A7526F">
        <w:rPr>
          <w:rFonts w:hAnsi="ＭＳ 明朝" w:hint="eastAsia"/>
          <w:kern w:val="22"/>
          <w:szCs w:val="22"/>
        </w:rPr>
        <w:t>図</w:t>
      </w:r>
      <w:r w:rsidR="0060559F" w:rsidRPr="001E0FBB">
        <w:rPr>
          <w:rFonts w:hAnsi="ＭＳ 明朝" w:hint="eastAsia"/>
          <w:kern w:val="22"/>
          <w:szCs w:val="22"/>
        </w:rPr>
        <w:t>書等</w:t>
      </w:r>
      <w:r w:rsidRPr="001E0FBB">
        <w:rPr>
          <w:rFonts w:hAnsi="ＭＳ 明朝" w:hint="eastAsia"/>
          <w:bCs/>
          <w:kern w:val="22"/>
          <w:szCs w:val="22"/>
        </w:rPr>
        <w:t>に関する</w:t>
      </w:r>
      <w:r w:rsidR="004F55DE" w:rsidRPr="001E0FBB">
        <w:rPr>
          <w:rFonts w:hAnsi="ＭＳ 明朝" w:hint="eastAsia"/>
          <w:bCs/>
          <w:kern w:val="22"/>
          <w:szCs w:val="22"/>
        </w:rPr>
        <w:t>質問書</w:t>
      </w:r>
      <w:r w:rsidRPr="001E0FBB">
        <w:rPr>
          <w:rFonts w:hAnsi="ＭＳ 明朝" w:hint="eastAsia"/>
          <w:bCs/>
          <w:kern w:val="22"/>
          <w:szCs w:val="22"/>
        </w:rPr>
        <w:t>（追加用紙）</w:t>
      </w:r>
    </w:p>
    <w:p w14:paraId="28BC6477" w14:textId="77777777" w:rsidR="00517275" w:rsidRPr="001E0FBB" w:rsidRDefault="00517275">
      <w:pPr>
        <w:pStyle w:val="10"/>
        <w:autoSpaceDN w:val="0"/>
        <w:rPr>
          <w:rFonts w:hAnsi="ＭＳ 明朝" w:hint="eastAsia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517275" w:rsidRPr="001E0FBB" w14:paraId="6996AC5F" w14:textId="77777777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6E8C5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CA89B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73DD1062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A63C9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62C3F4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42861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338DFFAF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 w:hint="eastAsia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回　　　答</w:t>
            </w:r>
          </w:p>
        </w:tc>
      </w:tr>
      <w:tr w:rsidR="00517275" w:rsidRPr="001E0FBB" w14:paraId="7101B68D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45FA382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109AC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C0DA08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1D325F0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C63676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1C8337D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A20FB9" w:rsidRPr="001E0FBB" w14:paraId="32E659D4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C526B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B6A7506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E18326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52A7B6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AF8A21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F70512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517275" w:rsidRPr="001E0FBB" w14:paraId="08739736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A10DBE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3D0139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08D55C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921D5F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21B4B6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C28E8B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A20FB9" w:rsidRPr="001E0FBB" w14:paraId="4E796BBD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57C9BF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878A9D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818D67B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BE8EEB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219FD7B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5A1E10D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A20FB9" w:rsidRPr="001E0FBB" w14:paraId="082F99D9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32704C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AEE4AD0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2B8DA3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89842D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4497AFC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720014EC" w14:textId="77777777" w:rsidR="00A20FB9" w:rsidRPr="001E0FBB" w:rsidRDefault="00A20FB9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517275" w:rsidRPr="001E0FBB" w14:paraId="7149528D" w14:textId="77777777">
        <w:tblPrEx>
          <w:tblCellMar>
            <w:top w:w="0" w:type="dxa"/>
            <w:bottom w:w="0" w:type="dxa"/>
          </w:tblCellMar>
        </w:tblPrEx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52DD3E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A2715F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83794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6D087F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8FDBDAA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9620AE8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  <w:tr w:rsidR="00517275" w:rsidRPr="001E0FBB" w14:paraId="674C2C08" w14:textId="77777777">
        <w:tblPrEx>
          <w:tblCellMar>
            <w:top w:w="0" w:type="dxa"/>
            <w:bottom w:w="0" w:type="dxa"/>
          </w:tblCellMar>
        </w:tblPrEx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4F0D71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679895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F95C61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FDD15C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F9960B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0A1F2146" w14:textId="77777777" w:rsidR="00517275" w:rsidRPr="001E0FBB" w:rsidRDefault="00517275" w:rsidP="00F82EB1">
            <w:pPr>
              <w:pStyle w:val="10"/>
              <w:autoSpaceDN w:val="0"/>
              <w:rPr>
                <w:rFonts w:hAnsi="ＭＳ 明朝" w:hint="eastAsia"/>
                <w:kern w:val="22"/>
              </w:rPr>
            </w:pPr>
          </w:p>
        </w:tc>
      </w:tr>
    </w:tbl>
    <w:p w14:paraId="7042122F" w14:textId="77777777" w:rsidR="00517275" w:rsidRPr="001E0FBB" w:rsidRDefault="00517275">
      <w:pPr>
        <w:pStyle w:val="10"/>
        <w:autoSpaceDN w:val="0"/>
        <w:rPr>
          <w:rFonts w:hAnsi="ＭＳ 明朝" w:hint="eastAsia"/>
          <w:bCs/>
          <w:kern w:val="22"/>
          <w:szCs w:val="22"/>
        </w:rPr>
      </w:pPr>
    </w:p>
    <w:sectPr w:rsidR="00517275" w:rsidRPr="001E0FBB" w:rsidSect="00C90D3B">
      <w:pgSz w:w="11906" w:h="16838" w:code="9"/>
      <w:pgMar w:top="1418" w:right="1418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2A65D" w14:textId="77777777" w:rsidR="00F06CEA" w:rsidRDefault="00F06CEA" w:rsidP="002B4260">
      <w:r>
        <w:separator/>
      </w:r>
    </w:p>
  </w:endnote>
  <w:endnote w:type="continuationSeparator" w:id="0">
    <w:p w14:paraId="68138712" w14:textId="77777777" w:rsidR="00F06CEA" w:rsidRDefault="00F06CEA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B8C10" w14:textId="77777777" w:rsidR="00F06CEA" w:rsidRDefault="00F06CEA" w:rsidP="002B4260">
      <w:r>
        <w:separator/>
      </w:r>
    </w:p>
  </w:footnote>
  <w:footnote w:type="continuationSeparator" w:id="0">
    <w:p w14:paraId="7A4C4C1F" w14:textId="77777777" w:rsidR="00F06CEA" w:rsidRDefault="00F06CEA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FFFFFFFF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FFFFFFFF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46147336">
    <w:abstractNumId w:val="0"/>
  </w:num>
  <w:num w:numId="2" w16cid:durableId="299579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21D"/>
    <w:rsid w:val="00004E94"/>
    <w:rsid w:val="0000621D"/>
    <w:rsid w:val="000100FD"/>
    <w:rsid w:val="00014EC6"/>
    <w:rsid w:val="00015DFF"/>
    <w:rsid w:val="000220F4"/>
    <w:rsid w:val="00030D11"/>
    <w:rsid w:val="00032D5F"/>
    <w:rsid w:val="00040D0D"/>
    <w:rsid w:val="00044E6C"/>
    <w:rsid w:val="00057AA7"/>
    <w:rsid w:val="000621A1"/>
    <w:rsid w:val="000730B0"/>
    <w:rsid w:val="00073E69"/>
    <w:rsid w:val="00077A3A"/>
    <w:rsid w:val="00087CF5"/>
    <w:rsid w:val="00091441"/>
    <w:rsid w:val="0009620D"/>
    <w:rsid w:val="000A213F"/>
    <w:rsid w:val="000B1CD6"/>
    <w:rsid w:val="000B7879"/>
    <w:rsid w:val="000D67F9"/>
    <w:rsid w:val="000E1931"/>
    <w:rsid w:val="000F58F1"/>
    <w:rsid w:val="000F7B9D"/>
    <w:rsid w:val="000F7D9D"/>
    <w:rsid w:val="00115696"/>
    <w:rsid w:val="00126F0C"/>
    <w:rsid w:val="00140BCF"/>
    <w:rsid w:val="00146DE7"/>
    <w:rsid w:val="00151D81"/>
    <w:rsid w:val="00170F37"/>
    <w:rsid w:val="00185608"/>
    <w:rsid w:val="00185D48"/>
    <w:rsid w:val="00187801"/>
    <w:rsid w:val="00190CD5"/>
    <w:rsid w:val="001A7C55"/>
    <w:rsid w:val="001B46A8"/>
    <w:rsid w:val="001B70D8"/>
    <w:rsid w:val="001C7DB0"/>
    <w:rsid w:val="001D47E0"/>
    <w:rsid w:val="001D711A"/>
    <w:rsid w:val="001E0FBB"/>
    <w:rsid w:val="001E5999"/>
    <w:rsid w:val="002001F3"/>
    <w:rsid w:val="00201388"/>
    <w:rsid w:val="00202627"/>
    <w:rsid w:val="00205E4E"/>
    <w:rsid w:val="00222FFD"/>
    <w:rsid w:val="00225C95"/>
    <w:rsid w:val="002268DC"/>
    <w:rsid w:val="00233191"/>
    <w:rsid w:val="00260789"/>
    <w:rsid w:val="002638E7"/>
    <w:rsid w:val="0026447A"/>
    <w:rsid w:val="002657EF"/>
    <w:rsid w:val="002713D9"/>
    <w:rsid w:val="00276128"/>
    <w:rsid w:val="00292B42"/>
    <w:rsid w:val="002A3AA9"/>
    <w:rsid w:val="002B1813"/>
    <w:rsid w:val="002B2CA9"/>
    <w:rsid w:val="002B4260"/>
    <w:rsid w:val="002B7C1F"/>
    <w:rsid w:val="002C31B3"/>
    <w:rsid w:val="002C3724"/>
    <w:rsid w:val="002C47FB"/>
    <w:rsid w:val="002C5B63"/>
    <w:rsid w:val="00300E95"/>
    <w:rsid w:val="00313E13"/>
    <w:rsid w:val="00333968"/>
    <w:rsid w:val="0033738D"/>
    <w:rsid w:val="00337FAA"/>
    <w:rsid w:val="00346340"/>
    <w:rsid w:val="00352469"/>
    <w:rsid w:val="003576AF"/>
    <w:rsid w:val="00365A3D"/>
    <w:rsid w:val="003714B0"/>
    <w:rsid w:val="00375D93"/>
    <w:rsid w:val="0039509C"/>
    <w:rsid w:val="003A1A32"/>
    <w:rsid w:val="003B012A"/>
    <w:rsid w:val="003D71DF"/>
    <w:rsid w:val="003F01C3"/>
    <w:rsid w:val="003F29FC"/>
    <w:rsid w:val="00404BC4"/>
    <w:rsid w:val="00405DB1"/>
    <w:rsid w:val="00422260"/>
    <w:rsid w:val="00460D33"/>
    <w:rsid w:val="004615EC"/>
    <w:rsid w:val="00464FB4"/>
    <w:rsid w:val="00465BE8"/>
    <w:rsid w:val="00465DB4"/>
    <w:rsid w:val="0046643E"/>
    <w:rsid w:val="00472AF5"/>
    <w:rsid w:val="0048033F"/>
    <w:rsid w:val="00483A94"/>
    <w:rsid w:val="00483D3F"/>
    <w:rsid w:val="00484DFF"/>
    <w:rsid w:val="00492D69"/>
    <w:rsid w:val="00492DB9"/>
    <w:rsid w:val="004B339C"/>
    <w:rsid w:val="004C4DF3"/>
    <w:rsid w:val="004C729B"/>
    <w:rsid w:val="004E13A8"/>
    <w:rsid w:val="004F55DE"/>
    <w:rsid w:val="004F6D06"/>
    <w:rsid w:val="004F7986"/>
    <w:rsid w:val="00501143"/>
    <w:rsid w:val="00502004"/>
    <w:rsid w:val="00505115"/>
    <w:rsid w:val="00507C82"/>
    <w:rsid w:val="00512D79"/>
    <w:rsid w:val="00517275"/>
    <w:rsid w:val="005344C5"/>
    <w:rsid w:val="00536066"/>
    <w:rsid w:val="00544533"/>
    <w:rsid w:val="00546041"/>
    <w:rsid w:val="00576F8B"/>
    <w:rsid w:val="005842E3"/>
    <w:rsid w:val="0058533E"/>
    <w:rsid w:val="00593CB4"/>
    <w:rsid w:val="00596A87"/>
    <w:rsid w:val="005A17EB"/>
    <w:rsid w:val="005B43A8"/>
    <w:rsid w:val="005C5EDE"/>
    <w:rsid w:val="005C63D8"/>
    <w:rsid w:val="005D1ADD"/>
    <w:rsid w:val="005E3453"/>
    <w:rsid w:val="006018DA"/>
    <w:rsid w:val="0060559F"/>
    <w:rsid w:val="0060584F"/>
    <w:rsid w:val="00605979"/>
    <w:rsid w:val="006105F9"/>
    <w:rsid w:val="00613B37"/>
    <w:rsid w:val="00634FF5"/>
    <w:rsid w:val="0063747C"/>
    <w:rsid w:val="00642855"/>
    <w:rsid w:val="00656F88"/>
    <w:rsid w:val="00657D14"/>
    <w:rsid w:val="00663278"/>
    <w:rsid w:val="00680D8E"/>
    <w:rsid w:val="00692957"/>
    <w:rsid w:val="006A55D9"/>
    <w:rsid w:val="006B71EA"/>
    <w:rsid w:val="006C0BB9"/>
    <w:rsid w:val="006C33F3"/>
    <w:rsid w:val="006E2AEB"/>
    <w:rsid w:val="006E712E"/>
    <w:rsid w:val="006F41EC"/>
    <w:rsid w:val="006F6F29"/>
    <w:rsid w:val="0070058D"/>
    <w:rsid w:val="00706956"/>
    <w:rsid w:val="00707000"/>
    <w:rsid w:val="00711CFA"/>
    <w:rsid w:val="0072043D"/>
    <w:rsid w:val="0072179E"/>
    <w:rsid w:val="0072330F"/>
    <w:rsid w:val="0073008A"/>
    <w:rsid w:val="0075214A"/>
    <w:rsid w:val="00757799"/>
    <w:rsid w:val="00760301"/>
    <w:rsid w:val="007759D8"/>
    <w:rsid w:val="00782836"/>
    <w:rsid w:val="00787C8E"/>
    <w:rsid w:val="007951B9"/>
    <w:rsid w:val="007B3CC4"/>
    <w:rsid w:val="007B441A"/>
    <w:rsid w:val="007B4620"/>
    <w:rsid w:val="007B71A3"/>
    <w:rsid w:val="007B7EFA"/>
    <w:rsid w:val="007C4A05"/>
    <w:rsid w:val="007C7524"/>
    <w:rsid w:val="00803962"/>
    <w:rsid w:val="0082546E"/>
    <w:rsid w:val="00832E9E"/>
    <w:rsid w:val="008456E7"/>
    <w:rsid w:val="00845E6F"/>
    <w:rsid w:val="008462A3"/>
    <w:rsid w:val="00852FF0"/>
    <w:rsid w:val="00854646"/>
    <w:rsid w:val="00862F3B"/>
    <w:rsid w:val="00870D1A"/>
    <w:rsid w:val="0087177B"/>
    <w:rsid w:val="00873F11"/>
    <w:rsid w:val="00877008"/>
    <w:rsid w:val="008A0908"/>
    <w:rsid w:val="008A1B8E"/>
    <w:rsid w:val="008B0EE8"/>
    <w:rsid w:val="008B2567"/>
    <w:rsid w:val="008C3913"/>
    <w:rsid w:val="008C68D8"/>
    <w:rsid w:val="008D0B5E"/>
    <w:rsid w:val="008D54EC"/>
    <w:rsid w:val="008F31C1"/>
    <w:rsid w:val="00904A98"/>
    <w:rsid w:val="00907946"/>
    <w:rsid w:val="00920BFE"/>
    <w:rsid w:val="009233F9"/>
    <w:rsid w:val="0092476F"/>
    <w:rsid w:val="00926134"/>
    <w:rsid w:val="009300F4"/>
    <w:rsid w:val="00934E43"/>
    <w:rsid w:val="00934E4A"/>
    <w:rsid w:val="00935185"/>
    <w:rsid w:val="00937C74"/>
    <w:rsid w:val="00941450"/>
    <w:rsid w:val="00947A5B"/>
    <w:rsid w:val="00953831"/>
    <w:rsid w:val="00956AF7"/>
    <w:rsid w:val="00966FA4"/>
    <w:rsid w:val="00990D72"/>
    <w:rsid w:val="00996524"/>
    <w:rsid w:val="009A30F9"/>
    <w:rsid w:val="009A38F1"/>
    <w:rsid w:val="009B514A"/>
    <w:rsid w:val="009B5284"/>
    <w:rsid w:val="009B63D0"/>
    <w:rsid w:val="009C1ECA"/>
    <w:rsid w:val="009C5FAA"/>
    <w:rsid w:val="009E0B04"/>
    <w:rsid w:val="009F5F65"/>
    <w:rsid w:val="00A20FB9"/>
    <w:rsid w:val="00A21484"/>
    <w:rsid w:val="00A26545"/>
    <w:rsid w:val="00A441A0"/>
    <w:rsid w:val="00A46C92"/>
    <w:rsid w:val="00A51335"/>
    <w:rsid w:val="00A60FAB"/>
    <w:rsid w:val="00A656EC"/>
    <w:rsid w:val="00A66419"/>
    <w:rsid w:val="00A7526F"/>
    <w:rsid w:val="00A82AB1"/>
    <w:rsid w:val="00A90CFC"/>
    <w:rsid w:val="00A94ED9"/>
    <w:rsid w:val="00AA34C4"/>
    <w:rsid w:val="00AA4B59"/>
    <w:rsid w:val="00AB545D"/>
    <w:rsid w:val="00AB6DD5"/>
    <w:rsid w:val="00AB7AD6"/>
    <w:rsid w:val="00AB7EFE"/>
    <w:rsid w:val="00AC289F"/>
    <w:rsid w:val="00AD38C9"/>
    <w:rsid w:val="00AE10A8"/>
    <w:rsid w:val="00AE369E"/>
    <w:rsid w:val="00AE6DDF"/>
    <w:rsid w:val="00AF250F"/>
    <w:rsid w:val="00B00069"/>
    <w:rsid w:val="00B05ECB"/>
    <w:rsid w:val="00B07234"/>
    <w:rsid w:val="00B11A79"/>
    <w:rsid w:val="00B14C9F"/>
    <w:rsid w:val="00B15C34"/>
    <w:rsid w:val="00B32771"/>
    <w:rsid w:val="00B6471F"/>
    <w:rsid w:val="00B809DD"/>
    <w:rsid w:val="00B81666"/>
    <w:rsid w:val="00B82D03"/>
    <w:rsid w:val="00B83D5C"/>
    <w:rsid w:val="00B930ED"/>
    <w:rsid w:val="00B97FD6"/>
    <w:rsid w:val="00BA41F3"/>
    <w:rsid w:val="00BA4B33"/>
    <w:rsid w:val="00BA5703"/>
    <w:rsid w:val="00BB10A9"/>
    <w:rsid w:val="00BB6282"/>
    <w:rsid w:val="00BC2595"/>
    <w:rsid w:val="00BE26BD"/>
    <w:rsid w:val="00BF0539"/>
    <w:rsid w:val="00C20EBF"/>
    <w:rsid w:val="00C345CA"/>
    <w:rsid w:val="00C81493"/>
    <w:rsid w:val="00C90D3B"/>
    <w:rsid w:val="00CA6B74"/>
    <w:rsid w:val="00CB0556"/>
    <w:rsid w:val="00CB2736"/>
    <w:rsid w:val="00CC1D3E"/>
    <w:rsid w:val="00CC4346"/>
    <w:rsid w:val="00CC7BE9"/>
    <w:rsid w:val="00CE5FD8"/>
    <w:rsid w:val="00CE78B4"/>
    <w:rsid w:val="00CF3947"/>
    <w:rsid w:val="00CF50BD"/>
    <w:rsid w:val="00D036A5"/>
    <w:rsid w:val="00D25514"/>
    <w:rsid w:val="00D440E5"/>
    <w:rsid w:val="00D444FD"/>
    <w:rsid w:val="00D4453D"/>
    <w:rsid w:val="00D46F9D"/>
    <w:rsid w:val="00D57615"/>
    <w:rsid w:val="00D57C33"/>
    <w:rsid w:val="00D6734B"/>
    <w:rsid w:val="00D6765F"/>
    <w:rsid w:val="00D73CC8"/>
    <w:rsid w:val="00D7631C"/>
    <w:rsid w:val="00D85769"/>
    <w:rsid w:val="00DA05C4"/>
    <w:rsid w:val="00DB1AD7"/>
    <w:rsid w:val="00DB1B58"/>
    <w:rsid w:val="00DB6465"/>
    <w:rsid w:val="00DC24BD"/>
    <w:rsid w:val="00DD4298"/>
    <w:rsid w:val="00DD5316"/>
    <w:rsid w:val="00DE5F45"/>
    <w:rsid w:val="00DE724D"/>
    <w:rsid w:val="00DF2DE2"/>
    <w:rsid w:val="00E139E3"/>
    <w:rsid w:val="00E158CC"/>
    <w:rsid w:val="00E26A71"/>
    <w:rsid w:val="00E36CB3"/>
    <w:rsid w:val="00E410D0"/>
    <w:rsid w:val="00E4265A"/>
    <w:rsid w:val="00E572D8"/>
    <w:rsid w:val="00E64312"/>
    <w:rsid w:val="00E714F0"/>
    <w:rsid w:val="00E850DC"/>
    <w:rsid w:val="00E87E0F"/>
    <w:rsid w:val="00E91BDB"/>
    <w:rsid w:val="00E9208E"/>
    <w:rsid w:val="00EA5514"/>
    <w:rsid w:val="00EB04E2"/>
    <w:rsid w:val="00EB0700"/>
    <w:rsid w:val="00EB0C09"/>
    <w:rsid w:val="00EC55A7"/>
    <w:rsid w:val="00ED62A7"/>
    <w:rsid w:val="00EE2106"/>
    <w:rsid w:val="00EE3001"/>
    <w:rsid w:val="00EF0B9C"/>
    <w:rsid w:val="00F05E05"/>
    <w:rsid w:val="00F06CEA"/>
    <w:rsid w:val="00F06E14"/>
    <w:rsid w:val="00F10FAD"/>
    <w:rsid w:val="00F14D47"/>
    <w:rsid w:val="00F16C93"/>
    <w:rsid w:val="00F1704A"/>
    <w:rsid w:val="00F221BA"/>
    <w:rsid w:val="00F26D15"/>
    <w:rsid w:val="00F34B19"/>
    <w:rsid w:val="00F374D3"/>
    <w:rsid w:val="00F43C47"/>
    <w:rsid w:val="00F50D8E"/>
    <w:rsid w:val="00F51995"/>
    <w:rsid w:val="00F56AFA"/>
    <w:rsid w:val="00F61676"/>
    <w:rsid w:val="00F66849"/>
    <w:rsid w:val="00F66D29"/>
    <w:rsid w:val="00F74AB1"/>
    <w:rsid w:val="00F75FFE"/>
    <w:rsid w:val="00F82EB1"/>
    <w:rsid w:val="00F8422A"/>
    <w:rsid w:val="00F86973"/>
    <w:rsid w:val="00F91C82"/>
    <w:rsid w:val="00F9527F"/>
    <w:rsid w:val="00F95322"/>
    <w:rsid w:val="00FA5663"/>
    <w:rsid w:val="00FB5011"/>
    <w:rsid w:val="00FC4E31"/>
    <w:rsid w:val="00FD312F"/>
    <w:rsid w:val="00FE12FF"/>
    <w:rsid w:val="00FE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2E46F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  <w:style w:type="character" w:styleId="ae">
    <w:name w:val="Unresolved Mention"/>
    <w:uiPriority w:val="99"/>
    <w:semiHidden/>
    <w:unhideWhenUsed/>
    <w:rsid w:val="00507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&#24037;&#20107;&#22865;&#32004;&#20418;\&#9671;&#26465;&#20214;&#20184;&#19968;&#33324;&#31478;&#20105;&#20837;&#26413;\19&#24180;&#24230;&#12288;&#26465;&#20214;&#20184;&#19968;&#33324;&#31478;&#20105;&#20837;&#26413;\&#9734;&#19968;&#33324;&#31478;&#20105;&#20837;&#26413;&#65288;&#35201;&#32177;&#12289;&#20181;&#27096;&#26360;&#12394;&#12393;&#65289;\&#9734;&#9734;%20&#20837;&#26413;&#21442;&#21152;&#36039;&#26684;&#30906;&#35469;&#30003;&#35531;&#26360;&#12411;&#12363;&#27096;&#24335;&#65288;1-5&#65289;&#12288;070829&#9734;&#9734;\&#65288;&#27096;&#24335;&#65300;&#65289;&#20837;&#26413;&#21442;&#21152;&#36039;&#26684;&#12395;&#38306;&#12377;&#12427;&#36074;&#21839;&#26360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（様式４）入札参加資格に関する質問書.dot</Template>
  <TotalTime>0</TotalTime>
  <Pages>3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2012-05-28T00:40:00Z</cp:lastPrinted>
  <dcterms:created xsi:type="dcterms:W3CDTF">2026-07-07T05:32:00Z</dcterms:created>
  <dcterms:modified xsi:type="dcterms:W3CDTF">2026-07-07T05:32:00Z</dcterms:modified>
</cp:coreProperties>
</file>